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73E" w:rsidRPr="002A073E" w:rsidRDefault="002A073E" w:rsidP="002A073E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Pictures Work Cited</w:t>
      </w:r>
    </w:p>
    <w:p w:rsidR="009D4E58" w:rsidRDefault="002A073E">
      <w:hyperlink r:id="rId5" w:history="1">
        <w:r w:rsidRPr="000E4773">
          <w:rPr>
            <w:rStyle w:val="Hyperlink"/>
          </w:rPr>
          <w:t>http://www.amazon.com/Where-Sidewalk-Ends-Shel-Silverstein/dp/B00004Z3M6</w:t>
        </w:r>
      </w:hyperlink>
    </w:p>
    <w:p w:rsidR="002A073E" w:rsidRDefault="002A073E">
      <w:hyperlink r:id="rId6" w:history="1">
        <w:r w:rsidRPr="000E4773">
          <w:rPr>
            <w:rStyle w:val="Hyperlink"/>
          </w:rPr>
          <w:t>http://www.tomiungerer.com/biography/</w:t>
        </w:r>
      </w:hyperlink>
    </w:p>
    <w:p w:rsidR="002A073E" w:rsidRDefault="002A073E">
      <w:hyperlink r:id="rId7" w:history="1">
        <w:r w:rsidRPr="000E4773">
          <w:rPr>
            <w:rStyle w:val="Hyperlink"/>
          </w:rPr>
          <w:t>http://iren.ir/NSite/FullStory/?id=2107</w:t>
        </w:r>
      </w:hyperlink>
    </w:p>
    <w:p w:rsidR="002A073E" w:rsidRDefault="002A073E">
      <w:bookmarkStart w:id="0" w:name="_GoBack"/>
      <w:bookmarkEnd w:id="0"/>
    </w:p>
    <w:sectPr w:rsidR="002A07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73E"/>
    <w:rsid w:val="00141381"/>
    <w:rsid w:val="002A073E"/>
    <w:rsid w:val="00501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A07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A07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ren.ir/NSite/FullStory/?id=210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omiungerer.com/biography/" TargetMode="External"/><Relationship Id="rId5" Type="http://schemas.openxmlformats.org/officeDocument/2006/relationships/hyperlink" Target="http://www.amazon.com/Where-Sidewalk-Ends-Shel-Silverstein/dp/B00004Z3M6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2A986FC7.dotm</Template>
  <TotalTime>11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kaneareaschooldistrict</Company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kaneareaschooldistrict</dc:creator>
  <cp:keywords/>
  <dc:description/>
  <cp:lastModifiedBy>kaneareaschooldistrict</cp:lastModifiedBy>
  <cp:revision>1</cp:revision>
  <dcterms:created xsi:type="dcterms:W3CDTF">2012-03-06T18:48:00Z</dcterms:created>
  <dcterms:modified xsi:type="dcterms:W3CDTF">2012-03-06T18:59:00Z</dcterms:modified>
</cp:coreProperties>
</file>